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4E8" w:rsidRDefault="00D544E8">
      <w:pPr>
        <w:pStyle w:val="Header"/>
        <w:tabs>
          <w:tab w:val="left" w:pos="708"/>
        </w:tabs>
        <w:autoSpaceDE w:val="0"/>
        <w:autoSpaceDN w:val="0"/>
        <w:adjustRightInd w:val="0"/>
        <w:jc w:val="both"/>
        <w:rPr>
          <w:rFonts w:cs="Times New Roman"/>
          <w:b/>
          <w:bCs/>
          <w:sz w:val="28"/>
          <w:szCs w:val="28"/>
        </w:rPr>
      </w:pPr>
    </w:p>
    <w:p w:rsidR="00D544E8" w:rsidRDefault="00D544E8">
      <w:pPr>
        <w:pStyle w:val="Header"/>
        <w:tabs>
          <w:tab w:val="left" w:pos="708"/>
        </w:tabs>
        <w:autoSpaceDE w:val="0"/>
        <w:autoSpaceDN w:val="0"/>
        <w:adjustRightInd w:val="0"/>
        <w:jc w:val="both"/>
        <w:rPr>
          <w:rFonts w:cs="Times New Roman"/>
          <w:b/>
          <w:bCs/>
          <w:sz w:val="28"/>
          <w:szCs w:val="28"/>
        </w:rPr>
      </w:pPr>
    </w:p>
    <w:p w:rsidR="00D544E8" w:rsidRDefault="00D544E8">
      <w:pPr>
        <w:pStyle w:val="Header"/>
        <w:tabs>
          <w:tab w:val="left" w:pos="708"/>
        </w:tabs>
        <w:autoSpaceDE w:val="0"/>
        <w:autoSpaceDN w:val="0"/>
        <w:adjustRightInd w:val="0"/>
        <w:jc w:val="both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SERVIZIO DI  AIUTO INTEGRATIVO PEDAGOGICO RIEDUCATIVO DOMICILIARE IN FAVORE DI SOGGETTI IN SITUAZIONE DI HANDICAP SENSORIALE DELL’UDITO  </w:t>
      </w:r>
    </w:p>
    <w:p w:rsidR="00D544E8" w:rsidRDefault="00D544E8">
      <w:pPr>
        <w:pStyle w:val="Heading3"/>
        <w:jc w:val="both"/>
        <w:rPr>
          <w:rFonts w:cs="Times New Roman"/>
        </w:rPr>
      </w:pPr>
    </w:p>
    <w:p w:rsidR="00D544E8" w:rsidRDefault="00D544E8">
      <w:pPr>
        <w:pStyle w:val="Heading3"/>
        <w:rPr>
          <w:rFonts w:cs="Times New Roman"/>
        </w:rPr>
      </w:pPr>
    </w:p>
    <w:p w:rsidR="00D544E8" w:rsidRDefault="00D544E8">
      <w:pPr>
        <w:pStyle w:val="Heading3"/>
        <w:rPr>
          <w:rFonts w:cs="Times New Roman"/>
        </w:rPr>
      </w:pPr>
      <w:r>
        <w:rPr>
          <w:rFonts w:cs="Times New Roman"/>
        </w:rPr>
        <w:t>CARTA DEI SERVIZI OFFERTI DALLA DITTA</w:t>
      </w:r>
    </w:p>
    <w:p w:rsidR="00D544E8" w:rsidRDefault="00D544E8">
      <w:pPr>
        <w:widowControl w:val="0"/>
        <w:rPr>
          <w:rFonts w:cs="Times New Roman"/>
          <w:b/>
          <w:bCs/>
          <w:color w:val="000000"/>
          <w:sz w:val="28"/>
          <w:szCs w:val="28"/>
        </w:rPr>
      </w:pPr>
    </w:p>
    <w:p w:rsidR="00D544E8" w:rsidRDefault="00D544E8">
      <w:pPr>
        <w:widowControl w:val="0"/>
        <w:jc w:val="center"/>
        <w:rPr>
          <w:rFonts w:cs="Times New Roman"/>
          <w:b/>
          <w:bCs/>
          <w:sz w:val="36"/>
          <w:szCs w:val="36"/>
        </w:rPr>
      </w:pPr>
      <w:r>
        <w:rPr>
          <w:rFonts w:cs="Times New Roman"/>
          <w:b/>
          <w:bCs/>
          <w:color w:val="000000"/>
          <w:sz w:val="36"/>
          <w:szCs w:val="36"/>
        </w:rPr>
        <w:t>COOPERATIVA SOCIALE “GULLIVER”</w:t>
      </w:r>
    </w:p>
    <w:p w:rsidR="00D544E8" w:rsidRDefault="00D544E8">
      <w:pPr>
        <w:rPr>
          <w:rFonts w:cs="Times New Roman"/>
        </w:rPr>
      </w:pPr>
    </w:p>
    <w:p w:rsidR="00D544E8" w:rsidRDefault="00D544E8">
      <w:pPr>
        <w:rPr>
          <w:rFonts w:cs="Times New Roman"/>
        </w:rPr>
      </w:pPr>
      <w:r>
        <w:rPr>
          <w:rFonts w:cs="Times New Roman"/>
        </w:rPr>
        <w:t xml:space="preserve">Sede legale  sita   in    via Diaz 219, 92020 Palma di Montechiaro        </w:t>
      </w:r>
    </w:p>
    <w:p w:rsidR="00D544E8" w:rsidRDefault="00D544E8">
      <w:pPr>
        <w:rPr>
          <w:rFonts w:cs="Times New Roman"/>
        </w:rPr>
      </w:pPr>
    </w:p>
    <w:p w:rsidR="00D544E8" w:rsidRDefault="00D544E8">
      <w:pPr>
        <w:rPr>
          <w:rFonts w:cs="Times New Roman"/>
        </w:rPr>
      </w:pPr>
      <w:r>
        <w:rPr>
          <w:rFonts w:cs="Times New Roman"/>
        </w:rPr>
        <w:t xml:space="preserve">Tel/fax  0922/969891  cell. 328 8236635                    </w:t>
      </w:r>
    </w:p>
    <w:p w:rsidR="00D544E8" w:rsidRDefault="00D544E8">
      <w:pPr>
        <w:rPr>
          <w:rFonts w:cs="Times New Roman"/>
        </w:rPr>
      </w:pPr>
    </w:p>
    <w:p w:rsidR="00D544E8" w:rsidRDefault="00D544E8">
      <w:pPr>
        <w:rPr>
          <w:rFonts w:cs="Times New Roman"/>
        </w:rPr>
      </w:pPr>
      <w:r>
        <w:rPr>
          <w:rFonts w:cs="Times New Roman"/>
        </w:rPr>
        <w:t xml:space="preserve">e-mail/ PEC    </w:t>
      </w:r>
      <w:hyperlink r:id="rId5" w:history="1">
        <w:r>
          <w:rPr>
            <w:rStyle w:val="Hyperlink"/>
          </w:rPr>
          <w:t>gullivercooperativa@libero.it</w:t>
        </w:r>
      </w:hyperlink>
    </w:p>
    <w:p w:rsidR="00D544E8" w:rsidRDefault="00D544E8">
      <w:pPr>
        <w:rPr>
          <w:rFonts w:cs="Times New Roman"/>
        </w:rPr>
      </w:pPr>
    </w:p>
    <w:p w:rsidR="00D544E8" w:rsidRDefault="00D544E8">
      <w:pPr>
        <w:rPr>
          <w:rFonts w:cs="Times New Roman"/>
        </w:rPr>
      </w:pPr>
      <w:r>
        <w:rPr>
          <w:rFonts w:cs="Times New Roman"/>
        </w:rPr>
        <w:t>Legale rappresentante  AMATO VINCENZO</w:t>
      </w:r>
    </w:p>
    <w:p w:rsidR="00D544E8" w:rsidRDefault="00D544E8">
      <w:pPr>
        <w:rPr>
          <w:rFonts w:cs="Times New Roman"/>
        </w:rPr>
      </w:pPr>
    </w:p>
    <w:p w:rsidR="00D544E8" w:rsidRDefault="00D544E8">
      <w:pPr>
        <w:ind w:left="360"/>
        <w:rPr>
          <w:rFonts w:cs="Times New Roman"/>
          <w:b/>
          <w:bCs/>
          <w:color w:val="000000"/>
        </w:rPr>
      </w:pPr>
    </w:p>
    <w:p w:rsidR="00D544E8" w:rsidRDefault="00D544E8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  <w:r>
        <w:rPr>
          <w:rFonts w:cs="Times New Roman"/>
          <w:b/>
          <w:bCs/>
          <w:color w:val="000000"/>
        </w:rPr>
        <w:t xml:space="preserve">1) </w:t>
      </w:r>
      <w:r>
        <w:rPr>
          <w:rFonts w:cs="Times New Roman"/>
          <w:b/>
          <w:bCs/>
        </w:rPr>
        <w:t>Ubicazione degli uffici e delle sedi operative con l’indicazione degli orari di apertura e di chiusura</w:t>
      </w:r>
    </w:p>
    <w:p w:rsidR="00D544E8" w:rsidRDefault="00D544E8">
      <w:pPr>
        <w:autoSpaceDE w:val="0"/>
        <w:autoSpaceDN w:val="0"/>
        <w:adjustRightInd w:val="0"/>
        <w:jc w:val="both"/>
        <w:rPr>
          <w:rFonts w:cs="Times New Roman"/>
        </w:rPr>
      </w:pPr>
    </w:p>
    <w:p w:rsidR="00D544E8" w:rsidRDefault="00D544E8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 xml:space="preserve">Sede operativa Piazza Paolo Borsellino - 92020 Palma di Montechiaro, orario di apertura: dal lunedì al venerdì dalle ore 9,30 alle ore 12,30 e dalle ore 16,30 alle ore 19,00. </w:t>
      </w:r>
    </w:p>
    <w:p w:rsidR="00D544E8" w:rsidRDefault="00D544E8">
      <w:pPr>
        <w:autoSpaceDE w:val="0"/>
        <w:autoSpaceDN w:val="0"/>
        <w:adjustRightInd w:val="0"/>
        <w:ind w:left="360"/>
        <w:jc w:val="both"/>
        <w:rPr>
          <w:rFonts w:cs="Times New Roman"/>
        </w:rPr>
      </w:pPr>
    </w:p>
    <w:p w:rsidR="00D544E8" w:rsidRDefault="00D544E8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 xml:space="preserve">Sede operativa via Brescia 19, - 92024 Canicattì, orario di apertura: dal Lunedì al Venerdì dalle ore 10,30 alle 12,30 </w:t>
      </w:r>
    </w:p>
    <w:p w:rsidR="00D544E8" w:rsidRDefault="00D544E8">
      <w:pPr>
        <w:autoSpaceDE w:val="0"/>
        <w:autoSpaceDN w:val="0"/>
        <w:adjustRightInd w:val="0"/>
        <w:jc w:val="both"/>
        <w:rPr>
          <w:rFonts w:cs="Times New Roman"/>
          <w:color w:val="000000"/>
        </w:rPr>
      </w:pPr>
    </w:p>
    <w:p w:rsidR="00D544E8" w:rsidRDefault="00D544E8">
      <w:pPr>
        <w:autoSpaceDE w:val="0"/>
        <w:autoSpaceDN w:val="0"/>
        <w:adjustRightInd w:val="0"/>
        <w:jc w:val="both"/>
        <w:rPr>
          <w:rFonts w:cs="Times New Roman"/>
          <w:color w:val="000000"/>
        </w:rPr>
      </w:pPr>
    </w:p>
    <w:p w:rsidR="00D544E8" w:rsidRDefault="00D544E8">
      <w:pPr>
        <w:rPr>
          <w:rFonts w:cs="Times New Roman"/>
        </w:rPr>
      </w:pPr>
      <w:r>
        <w:rPr>
          <w:rFonts w:cs="Times New Roman"/>
          <w:b/>
          <w:bCs/>
        </w:rPr>
        <w:t>2) Descrizione sommaria dell’esperienza maturata</w:t>
      </w:r>
      <w:r>
        <w:rPr>
          <w:rFonts w:cs="Times New Roman"/>
        </w:rPr>
        <w:t xml:space="preserve"> nel servizio di riferimento ovvero nell’area di intervento (assistenza all’handicap) </w:t>
      </w:r>
    </w:p>
    <w:p w:rsidR="00D544E8" w:rsidRDefault="00D544E8">
      <w:pPr>
        <w:tabs>
          <w:tab w:val="left" w:pos="8265"/>
        </w:tabs>
        <w:rPr>
          <w:rFonts w:cs="Times New Roman"/>
        </w:rPr>
      </w:pPr>
      <w:r>
        <w:rPr>
          <w:rFonts w:cs="Times New Roman"/>
        </w:rPr>
        <w:tab/>
        <w:t xml:space="preserve"> </w:t>
      </w:r>
    </w:p>
    <w:p w:rsidR="00D544E8" w:rsidRDefault="00D544E8">
      <w:pPr>
        <w:tabs>
          <w:tab w:val="left" w:pos="8265"/>
        </w:tabs>
        <w:jc w:val="both"/>
        <w:rPr>
          <w:rFonts w:cs="Times New Roman"/>
        </w:rPr>
      </w:pPr>
      <w:r>
        <w:rPr>
          <w:rFonts w:cs="Times New Roman"/>
        </w:rPr>
        <w:t>La cooperativa ha maturato servizio specifico per assistenza  handicap,  per  conto  della  Provincia Regionale di Agrigento:</w:t>
      </w:r>
    </w:p>
    <w:p w:rsidR="00D544E8" w:rsidRDefault="00D544E8">
      <w:pPr>
        <w:tabs>
          <w:tab w:val="left" w:pos="8265"/>
        </w:tabs>
        <w:jc w:val="both"/>
        <w:rPr>
          <w:rFonts w:cs="Times New Roman"/>
        </w:rPr>
      </w:pPr>
    </w:p>
    <w:p w:rsidR="00D544E8" w:rsidRDefault="00D544E8">
      <w:pPr>
        <w:tabs>
          <w:tab w:val="left" w:pos="8265"/>
        </w:tabs>
        <w:rPr>
          <w:rFonts w:cs="Times New Roman"/>
        </w:rPr>
      </w:pPr>
      <w:r>
        <w:rPr>
          <w:rFonts w:cs="Times New Roman"/>
        </w:rPr>
        <w:t xml:space="preserve">1     Servizio  di  aiuto  integrativo  pedagogico  rieducativo  domiciliare  in  favore  di  soggetti  in    </w:t>
      </w:r>
    </w:p>
    <w:p w:rsidR="00D544E8" w:rsidRDefault="00D544E8">
      <w:pPr>
        <w:tabs>
          <w:tab w:val="left" w:pos="8265"/>
        </w:tabs>
        <w:jc w:val="both"/>
        <w:rPr>
          <w:rFonts w:cs="Times New Roman"/>
        </w:rPr>
      </w:pPr>
      <w:r>
        <w:rPr>
          <w:rFonts w:cs="Times New Roman"/>
        </w:rPr>
        <w:t xml:space="preserve">       situazione  di  handicap  sensoriale  dell’</w:t>
      </w:r>
      <w:r>
        <w:rPr>
          <w:rFonts w:cs="Times New Roman"/>
          <w:b/>
          <w:bCs/>
        </w:rPr>
        <w:t>udito</w:t>
      </w:r>
      <w:r>
        <w:rPr>
          <w:rFonts w:cs="Times New Roman"/>
        </w:rPr>
        <w:t xml:space="preserve">  dal  02/11/2009 al 31/05/2010;</w:t>
      </w:r>
    </w:p>
    <w:p w:rsidR="00D544E8" w:rsidRDefault="00D544E8">
      <w:pPr>
        <w:tabs>
          <w:tab w:val="left" w:pos="8265"/>
        </w:tabs>
        <w:jc w:val="both"/>
        <w:rPr>
          <w:rFonts w:cs="Times New Roman"/>
        </w:rPr>
      </w:pPr>
      <w:r>
        <w:rPr>
          <w:rFonts w:cs="Times New Roman"/>
        </w:rPr>
        <w:t xml:space="preserve">       dal 06/12/10 al 31/05/11;</w:t>
      </w:r>
    </w:p>
    <w:p w:rsidR="00D544E8" w:rsidRDefault="00D544E8">
      <w:pPr>
        <w:tabs>
          <w:tab w:val="left" w:pos="8265"/>
        </w:tabs>
        <w:jc w:val="both"/>
        <w:rPr>
          <w:rFonts w:cs="Times New Roman"/>
        </w:rPr>
      </w:pPr>
    </w:p>
    <w:p w:rsidR="00D544E8" w:rsidRDefault="00D544E8">
      <w:pPr>
        <w:tabs>
          <w:tab w:val="left" w:pos="8265"/>
        </w:tabs>
        <w:jc w:val="both"/>
        <w:rPr>
          <w:rFonts w:cs="Times New Roman"/>
        </w:rPr>
      </w:pPr>
      <w:r>
        <w:rPr>
          <w:rFonts w:cs="Times New Roman"/>
        </w:rPr>
        <w:t xml:space="preserve">2     Servizio  di  aiuto  integrativo  pedagogico  rieducativo  domiciliare  in  favore  di  soggetti  in    </w:t>
      </w:r>
    </w:p>
    <w:p w:rsidR="00D544E8" w:rsidRDefault="00D544E8">
      <w:pPr>
        <w:tabs>
          <w:tab w:val="left" w:pos="8265"/>
        </w:tabs>
        <w:rPr>
          <w:rFonts w:cs="Times New Roman"/>
        </w:rPr>
      </w:pPr>
      <w:r>
        <w:rPr>
          <w:rFonts w:cs="Times New Roman"/>
        </w:rPr>
        <w:t xml:space="preserve">       situazione di handicap sensoriale della </w:t>
      </w:r>
      <w:r>
        <w:rPr>
          <w:rFonts w:cs="Times New Roman"/>
          <w:b/>
          <w:bCs/>
        </w:rPr>
        <w:t>vista</w:t>
      </w:r>
      <w:r>
        <w:rPr>
          <w:rFonts w:cs="Times New Roman"/>
        </w:rPr>
        <w:t xml:space="preserve">  02/11/2009 al 31/05/2010;</w:t>
      </w:r>
    </w:p>
    <w:p w:rsidR="00D544E8" w:rsidRDefault="00D544E8">
      <w:pPr>
        <w:tabs>
          <w:tab w:val="left" w:pos="8265"/>
        </w:tabs>
        <w:rPr>
          <w:rFonts w:cs="Times New Roman"/>
        </w:rPr>
      </w:pPr>
      <w:r>
        <w:rPr>
          <w:rFonts w:cs="Times New Roman"/>
        </w:rPr>
        <w:t xml:space="preserve">       dal 06/12/10 al 31/05/11;</w:t>
      </w:r>
    </w:p>
    <w:p w:rsidR="00D544E8" w:rsidRDefault="00D544E8">
      <w:pPr>
        <w:tabs>
          <w:tab w:val="left" w:pos="8265"/>
        </w:tabs>
        <w:rPr>
          <w:rFonts w:cs="Times New Roman"/>
        </w:rPr>
      </w:pPr>
    </w:p>
    <w:p w:rsidR="00D544E8" w:rsidRDefault="00D544E8">
      <w:pPr>
        <w:tabs>
          <w:tab w:val="left" w:pos="8265"/>
        </w:tabs>
        <w:rPr>
          <w:rFonts w:cs="Times New Roman"/>
        </w:rPr>
      </w:pPr>
      <w:r>
        <w:rPr>
          <w:rFonts w:cs="Times New Roman"/>
        </w:rPr>
        <w:t xml:space="preserve">3     Servizio  di  assistenza  alla  </w:t>
      </w:r>
      <w:r>
        <w:rPr>
          <w:rFonts w:cs="Times New Roman"/>
          <w:b/>
          <w:bCs/>
        </w:rPr>
        <w:t>comunicazione  scolastica</w:t>
      </w:r>
      <w:r>
        <w:rPr>
          <w:rFonts w:cs="Times New Roman"/>
        </w:rPr>
        <w:t xml:space="preserve">  in  favore  di  sordi  dal 25/09/2009  al </w:t>
      </w:r>
    </w:p>
    <w:p w:rsidR="00D544E8" w:rsidRDefault="00D544E8">
      <w:pPr>
        <w:tabs>
          <w:tab w:val="left" w:pos="8265"/>
        </w:tabs>
        <w:jc w:val="both"/>
        <w:rPr>
          <w:rFonts w:cs="Times New Roman"/>
        </w:rPr>
      </w:pPr>
      <w:r>
        <w:rPr>
          <w:rFonts w:cs="Times New Roman"/>
        </w:rPr>
        <w:t xml:space="preserve">       31/05/2010;  dal 06/12/10 al 31/05/11;</w:t>
      </w:r>
    </w:p>
    <w:p w:rsidR="00D544E8" w:rsidRDefault="00D544E8">
      <w:pPr>
        <w:tabs>
          <w:tab w:val="left" w:pos="8265"/>
        </w:tabs>
        <w:jc w:val="both"/>
        <w:rPr>
          <w:rFonts w:cs="Times New Roman"/>
        </w:rPr>
      </w:pPr>
    </w:p>
    <w:p w:rsidR="00D544E8" w:rsidRDefault="00D544E8">
      <w:pPr>
        <w:tabs>
          <w:tab w:val="left" w:pos="8265"/>
        </w:tabs>
        <w:jc w:val="both"/>
        <w:rPr>
          <w:rFonts w:cs="Times New Roman"/>
        </w:rPr>
      </w:pPr>
    </w:p>
    <w:p w:rsidR="00D544E8" w:rsidRDefault="00D544E8">
      <w:pPr>
        <w:tabs>
          <w:tab w:val="left" w:pos="8265"/>
        </w:tabs>
        <w:jc w:val="both"/>
        <w:rPr>
          <w:rFonts w:cs="Times New Roman"/>
        </w:rPr>
      </w:pPr>
    </w:p>
    <w:p w:rsidR="00D544E8" w:rsidRDefault="00D544E8">
      <w:pPr>
        <w:tabs>
          <w:tab w:val="left" w:pos="8265"/>
        </w:tabs>
        <w:jc w:val="both"/>
        <w:rPr>
          <w:rFonts w:cs="Times New Roman"/>
        </w:rPr>
      </w:pPr>
    </w:p>
    <w:p w:rsidR="00D544E8" w:rsidRDefault="00D544E8">
      <w:pPr>
        <w:tabs>
          <w:tab w:val="left" w:pos="8265"/>
        </w:tabs>
        <w:jc w:val="both"/>
        <w:rPr>
          <w:rFonts w:cs="Times New Roman"/>
        </w:rPr>
      </w:pPr>
    </w:p>
    <w:p w:rsidR="00D544E8" w:rsidRDefault="00D544E8">
      <w:pPr>
        <w:tabs>
          <w:tab w:val="left" w:pos="8265"/>
        </w:tabs>
        <w:jc w:val="both"/>
        <w:rPr>
          <w:rFonts w:cs="Times New Roman"/>
        </w:rPr>
      </w:pPr>
    </w:p>
    <w:p w:rsidR="00D544E8" w:rsidRDefault="00D544E8">
      <w:pPr>
        <w:tabs>
          <w:tab w:val="left" w:pos="8265"/>
        </w:tabs>
        <w:rPr>
          <w:rFonts w:cs="Times New Roman"/>
        </w:rPr>
      </w:pPr>
      <w:r>
        <w:rPr>
          <w:rFonts w:cs="Times New Roman"/>
        </w:rPr>
        <w:t xml:space="preserve">4.    Servizio  </w:t>
      </w:r>
      <w:r>
        <w:rPr>
          <w:rFonts w:cs="Times New Roman"/>
          <w:b/>
          <w:bCs/>
        </w:rPr>
        <w:t xml:space="preserve">igienico  personale </w:t>
      </w:r>
      <w:r>
        <w:rPr>
          <w:rFonts w:cs="Times New Roman"/>
        </w:rPr>
        <w:t xml:space="preserve"> nelle  scuole  superiori  in  favore  di  studenti  in  situazione di  </w:t>
      </w:r>
    </w:p>
    <w:p w:rsidR="00D544E8" w:rsidRDefault="00D544E8">
      <w:pPr>
        <w:tabs>
          <w:tab w:val="left" w:pos="8265"/>
        </w:tabs>
        <w:rPr>
          <w:rFonts w:cs="Times New Roman"/>
        </w:rPr>
      </w:pPr>
      <w:r>
        <w:rPr>
          <w:rFonts w:cs="Times New Roman"/>
        </w:rPr>
        <w:t xml:space="preserve">       handicap   fisico  o   psichico  grave  e  non  autosufficienti  dal   26/02/2009  al  31/05/2009 e </w:t>
      </w:r>
    </w:p>
    <w:p w:rsidR="00D544E8" w:rsidRDefault="00D544E8">
      <w:pPr>
        <w:tabs>
          <w:tab w:val="left" w:pos="8265"/>
        </w:tabs>
        <w:rPr>
          <w:rFonts w:cs="Times New Roman"/>
          <w:b/>
          <w:bCs/>
          <w:color w:val="000000"/>
        </w:rPr>
      </w:pPr>
      <w:r>
        <w:rPr>
          <w:rFonts w:cs="Times New Roman"/>
        </w:rPr>
        <w:t xml:space="preserve">       dal 26/10/2009 al 31/05/2010;  dal 06/12/10 al 31/05/11;  </w:t>
      </w:r>
    </w:p>
    <w:p w:rsidR="00D544E8" w:rsidRDefault="00D544E8">
      <w:pPr>
        <w:rPr>
          <w:rFonts w:cs="Times New Roman"/>
        </w:rPr>
      </w:pPr>
    </w:p>
    <w:p w:rsidR="00D544E8" w:rsidRDefault="00D544E8">
      <w:pPr>
        <w:rPr>
          <w:rFonts w:cs="Times New Roman"/>
          <w:b/>
          <w:bCs/>
        </w:rPr>
      </w:pPr>
    </w:p>
    <w:p w:rsidR="00D544E8" w:rsidRDefault="00D544E8">
      <w:pPr>
        <w:autoSpaceDE w:val="0"/>
        <w:autoSpaceDN w:val="0"/>
        <w:adjustRightInd w:val="0"/>
        <w:jc w:val="both"/>
        <w:rPr>
          <w:rFonts w:cs="Times New Roman"/>
        </w:rPr>
      </w:pPr>
    </w:p>
    <w:p w:rsidR="00D544E8" w:rsidRDefault="00D544E8">
      <w:pPr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  <w:b/>
          <w:bCs/>
        </w:rPr>
        <w:t>4) Descrizione degli eventuali servizi migliorativi ed aggiuntivi offerti gratuitamente</w:t>
      </w:r>
      <w:r>
        <w:rPr>
          <w:rFonts w:cs="Times New Roman"/>
        </w:rPr>
        <w:t>, con l’obbligatoria indicazione per ciascun servizio di :</w:t>
      </w:r>
    </w:p>
    <w:p w:rsidR="00D544E8" w:rsidRDefault="00D544E8">
      <w:pPr>
        <w:autoSpaceDE w:val="0"/>
        <w:autoSpaceDN w:val="0"/>
        <w:adjustRightInd w:val="0"/>
        <w:jc w:val="both"/>
        <w:rPr>
          <w:rFonts w:cs="Times New Roman"/>
        </w:rPr>
      </w:pPr>
    </w:p>
    <w:p w:rsidR="00D544E8" w:rsidRDefault="00D544E8">
      <w:p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  <w:r>
        <w:rPr>
          <w:rFonts w:cs="Times New Roman"/>
        </w:rPr>
        <w:t>Tipologia di attività (barrare con una X ):</w:t>
      </w:r>
    </w:p>
    <w:p w:rsidR="00D544E8" w:rsidRDefault="00D544E8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</w:rPr>
        <w:t xml:space="preserve">Ludico- ricreativa   </w:t>
      </w:r>
      <w:r>
        <w:rPr>
          <w:rFonts w:cs="Times New Roman"/>
          <w:b/>
          <w:bCs/>
          <w:sz w:val="28"/>
          <w:szCs w:val="28"/>
        </w:rPr>
        <w:t>x</w:t>
      </w:r>
    </w:p>
    <w:p w:rsidR="00D544E8" w:rsidRDefault="00D544E8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  <w:r>
        <w:rPr>
          <w:rFonts w:cs="Times New Roman"/>
        </w:rPr>
        <w:t xml:space="preserve">Formativa- educativa </w:t>
      </w:r>
    </w:p>
    <w:p w:rsidR="00D544E8" w:rsidRDefault="00D544E8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  <w:r>
        <w:rPr>
          <w:rFonts w:cs="Times New Roman"/>
        </w:rPr>
        <w:t xml:space="preserve">Riabilitativa  </w:t>
      </w:r>
    </w:p>
    <w:p w:rsidR="00D544E8" w:rsidRDefault="00D544E8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  <w:r>
        <w:rPr>
          <w:rFonts w:cs="Times New Roman"/>
        </w:rPr>
        <w:t xml:space="preserve">Di consulenza specialistica </w:t>
      </w:r>
    </w:p>
    <w:p w:rsidR="00D544E8" w:rsidRDefault="00D544E8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  <w:r>
        <w:rPr>
          <w:rFonts w:cs="Times New Roman"/>
        </w:rPr>
        <w:t>Altro (specificare) __________________</w:t>
      </w:r>
    </w:p>
    <w:p w:rsidR="00D544E8" w:rsidRDefault="00D544E8">
      <w:p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</w:p>
    <w:p w:rsidR="00D544E8" w:rsidRDefault="00D544E8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Descrizione sintetica dell’attività proposta </w:t>
      </w:r>
    </w:p>
    <w:p w:rsidR="00D544E8" w:rsidRDefault="00D544E8">
      <w:pPr>
        <w:autoSpaceDE w:val="0"/>
        <w:autoSpaceDN w:val="0"/>
        <w:adjustRightInd w:val="0"/>
        <w:jc w:val="both"/>
        <w:rPr>
          <w:rFonts w:cs="Times New Roman"/>
        </w:rPr>
      </w:pPr>
    </w:p>
    <w:p w:rsidR="00D544E8" w:rsidRDefault="00D544E8">
      <w:p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  <w:r>
        <w:rPr>
          <w:rFonts w:cs="Times New Roman"/>
        </w:rPr>
        <w:t>La cooperativa sociale “Gulliver” sensibile alle richieste dei suoi utenti offre momenti ludico ricreativi aperti anche alla famiglia dell’utente:</w:t>
      </w:r>
    </w:p>
    <w:p w:rsidR="00D544E8" w:rsidRDefault="00D544E8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partecipazione a spettacoli circensi e cinematografici accompagnati da  un familiare;</w:t>
      </w:r>
    </w:p>
    <w:p w:rsidR="00D544E8" w:rsidRDefault="00D544E8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festa di fine servizio per utenti , familiari e rispettivi operatori.</w:t>
      </w:r>
    </w:p>
    <w:p w:rsidR="00D544E8" w:rsidRDefault="00D544E8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</w:rPr>
      </w:pPr>
    </w:p>
    <w:p w:rsidR="00D544E8" w:rsidRDefault="00D544E8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Tempi d svolgimento</w:t>
      </w:r>
    </w:p>
    <w:p w:rsidR="00D544E8" w:rsidRDefault="00D544E8">
      <w:pPr>
        <w:autoSpaceDE w:val="0"/>
        <w:autoSpaceDN w:val="0"/>
        <w:adjustRightInd w:val="0"/>
        <w:jc w:val="both"/>
        <w:rPr>
          <w:rFonts w:cs="Times New Roman"/>
        </w:rPr>
      </w:pPr>
    </w:p>
    <w:p w:rsidR="00D544E8" w:rsidRDefault="00D544E8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>Tutte le migliorie sopra esposte si realizzeranno nell’arco di tempo previsto dal servizio</w:t>
      </w:r>
    </w:p>
    <w:p w:rsidR="00D544E8" w:rsidRDefault="00D544E8">
      <w:pPr>
        <w:autoSpaceDE w:val="0"/>
        <w:autoSpaceDN w:val="0"/>
        <w:adjustRightInd w:val="0"/>
        <w:jc w:val="both"/>
        <w:rPr>
          <w:rFonts w:cs="Times New Roman"/>
        </w:rPr>
      </w:pPr>
    </w:p>
    <w:p w:rsidR="00D544E8" w:rsidRDefault="00D544E8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:rsidR="00D544E8" w:rsidRDefault="00D544E8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Operatori impiegati</w:t>
      </w:r>
    </w:p>
    <w:p w:rsidR="00D544E8" w:rsidRDefault="00D544E8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:rsidR="00D544E8" w:rsidRDefault="00D544E8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cs="Times New Roman"/>
          <w:b/>
          <w:bCs/>
        </w:rPr>
      </w:pPr>
      <w:r>
        <w:rPr>
          <w:rFonts w:cs="Times New Roman"/>
        </w:rPr>
        <w:t>Animatori, educatori, pedagogista, psicologo, assistente sociale, sociologo, il numero degli operatori sarà proporzionato al numero delle adesioni.</w:t>
      </w:r>
    </w:p>
    <w:p w:rsidR="00D544E8" w:rsidRDefault="00D544E8">
      <w:pPr>
        <w:autoSpaceDE w:val="0"/>
        <w:autoSpaceDN w:val="0"/>
        <w:adjustRightInd w:val="0"/>
        <w:jc w:val="both"/>
        <w:rPr>
          <w:rFonts w:cs="Times New Roman"/>
        </w:rPr>
      </w:pPr>
    </w:p>
    <w:p w:rsidR="00D544E8" w:rsidRDefault="00D544E8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Luogo di svolgimento</w:t>
      </w:r>
    </w:p>
    <w:p w:rsidR="00D544E8" w:rsidRDefault="00D544E8">
      <w:pPr>
        <w:autoSpaceDE w:val="0"/>
        <w:autoSpaceDN w:val="0"/>
        <w:adjustRightInd w:val="0"/>
        <w:jc w:val="both"/>
        <w:rPr>
          <w:rFonts w:cs="Times New Roman"/>
        </w:rPr>
      </w:pPr>
    </w:p>
    <w:p w:rsidR="00D544E8" w:rsidRDefault="00D544E8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cs="Times New Roman"/>
          <w:b/>
          <w:bCs/>
        </w:rPr>
      </w:pPr>
      <w:r>
        <w:rPr>
          <w:rFonts w:cs="Times New Roman"/>
        </w:rPr>
        <w:t xml:space="preserve">Al fine di evitare qualsiasi disagio si preferirà organizzare nel luogo di residenza dell’utente  </w:t>
      </w:r>
      <w:r>
        <w:rPr>
          <w:rFonts w:cs="Times New Roman"/>
          <w:b/>
          <w:bCs/>
        </w:rPr>
        <w:t xml:space="preserve">  </w:t>
      </w:r>
    </w:p>
    <w:p w:rsidR="00D544E8" w:rsidRDefault="00D544E8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:rsidR="00D544E8" w:rsidRDefault="00D544E8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Sede operativa</w:t>
      </w:r>
    </w:p>
    <w:p w:rsidR="00D544E8" w:rsidRDefault="00D544E8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>Piazza Paolo Borsellino - 92020 Palma di Montechiaro</w:t>
      </w:r>
    </w:p>
    <w:p w:rsidR="00D544E8" w:rsidRDefault="00D544E8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</w:rPr>
      </w:pPr>
    </w:p>
    <w:p w:rsidR="00D544E8" w:rsidRDefault="00D544E8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</w:rPr>
      </w:pPr>
    </w:p>
    <w:p w:rsidR="00D544E8" w:rsidRDefault="00D544E8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</w:rPr>
      </w:pPr>
    </w:p>
    <w:p w:rsidR="00D544E8" w:rsidRDefault="00D544E8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</w:rPr>
      </w:pPr>
    </w:p>
    <w:p w:rsidR="00D544E8" w:rsidRDefault="00D544E8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</w:rPr>
      </w:pPr>
    </w:p>
    <w:p w:rsidR="00D544E8" w:rsidRDefault="00D544E8">
      <w:p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  <w:r>
        <w:rPr>
          <w:rFonts w:cs="Times New Roman"/>
          <w:b/>
          <w:bCs/>
        </w:rPr>
        <w:t>Tipologia di attività</w:t>
      </w:r>
      <w:r>
        <w:rPr>
          <w:rFonts w:cs="Times New Roman"/>
        </w:rPr>
        <w:t xml:space="preserve"> (barrare con una X ):</w:t>
      </w:r>
    </w:p>
    <w:p w:rsidR="00D544E8" w:rsidRDefault="00D544E8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  <w:r>
        <w:rPr>
          <w:rFonts w:cs="Times New Roman"/>
        </w:rPr>
        <w:t xml:space="preserve">Ludico- ricreativa </w:t>
      </w:r>
    </w:p>
    <w:p w:rsidR="00D544E8" w:rsidRDefault="00D544E8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  <w:r>
        <w:rPr>
          <w:rFonts w:cs="Times New Roman"/>
        </w:rPr>
        <w:t xml:space="preserve">Formativa- educativa   </w:t>
      </w:r>
    </w:p>
    <w:p w:rsidR="00D544E8" w:rsidRDefault="00D544E8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Riabilitativa  x</w:t>
      </w:r>
    </w:p>
    <w:p w:rsidR="00D544E8" w:rsidRDefault="00D544E8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  <w:r>
        <w:rPr>
          <w:rFonts w:cs="Times New Roman"/>
        </w:rPr>
        <w:t xml:space="preserve">Di consulenza specialistica </w:t>
      </w:r>
    </w:p>
    <w:p w:rsidR="00D544E8" w:rsidRDefault="00D544E8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  <w:r>
        <w:rPr>
          <w:rFonts w:cs="Times New Roman"/>
        </w:rPr>
        <w:t>Altro (specificare) __________________</w:t>
      </w:r>
    </w:p>
    <w:p w:rsidR="00D544E8" w:rsidRDefault="00D544E8">
      <w:pPr>
        <w:autoSpaceDE w:val="0"/>
        <w:autoSpaceDN w:val="0"/>
        <w:adjustRightInd w:val="0"/>
        <w:ind w:left="720"/>
        <w:jc w:val="both"/>
        <w:rPr>
          <w:rFonts w:cs="Times New Roman"/>
        </w:rPr>
      </w:pPr>
    </w:p>
    <w:p w:rsidR="00D544E8" w:rsidRDefault="00D544E8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Descrizione sintetica dell’attività proposta </w:t>
      </w:r>
    </w:p>
    <w:p w:rsidR="00D544E8" w:rsidRDefault="00D544E8">
      <w:pPr>
        <w:autoSpaceDE w:val="0"/>
        <w:autoSpaceDN w:val="0"/>
        <w:adjustRightInd w:val="0"/>
        <w:ind w:left="720"/>
        <w:jc w:val="both"/>
        <w:rPr>
          <w:rFonts w:cs="Times New Roman"/>
        </w:rPr>
      </w:pPr>
    </w:p>
    <w:p w:rsidR="00D544E8" w:rsidRDefault="00D544E8">
      <w:p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  <w:r>
        <w:rPr>
          <w:rFonts w:cs="Times New Roman"/>
        </w:rPr>
        <w:t>La cooperativa sociale “Gulliver”, forte della convinzione che l’intervento riabilitativo, soprattutto nei minori, favorisce  un armonico sviluppo socio - psico – fisico,   offre:</w:t>
      </w:r>
    </w:p>
    <w:p w:rsidR="00D544E8" w:rsidRDefault="00D544E8">
      <w:p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</w:p>
    <w:p w:rsidR="00D544E8" w:rsidRDefault="00D544E8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20 sedute di logopedia  (handicap grave)</w:t>
      </w:r>
    </w:p>
    <w:p w:rsidR="00D544E8" w:rsidRDefault="00D544E8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15 Sedute di  logopedia</w:t>
      </w:r>
      <w:r>
        <w:rPr>
          <w:rFonts w:cs="Times New Roman"/>
        </w:rPr>
        <w:t xml:space="preserve"> </w:t>
      </w:r>
      <w:r>
        <w:rPr>
          <w:rFonts w:cs="Times New Roman"/>
          <w:b/>
          <w:bCs/>
        </w:rPr>
        <w:t>(handicap medio)</w:t>
      </w:r>
    </w:p>
    <w:p w:rsidR="00D544E8" w:rsidRDefault="00D544E8">
      <w:pPr>
        <w:autoSpaceDE w:val="0"/>
        <w:autoSpaceDN w:val="0"/>
        <w:adjustRightInd w:val="0"/>
        <w:spacing w:line="360" w:lineRule="auto"/>
        <w:ind w:left="720"/>
        <w:jc w:val="both"/>
        <w:rPr>
          <w:rFonts w:cs="Times New Roman"/>
        </w:rPr>
      </w:pPr>
    </w:p>
    <w:p w:rsidR="00D544E8" w:rsidRDefault="00D544E8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Tempi di svolgimento:</w:t>
      </w:r>
    </w:p>
    <w:p w:rsidR="00D544E8" w:rsidRDefault="00D544E8">
      <w:pPr>
        <w:autoSpaceDE w:val="0"/>
        <w:autoSpaceDN w:val="0"/>
        <w:adjustRightInd w:val="0"/>
        <w:ind w:left="720"/>
        <w:jc w:val="both"/>
        <w:rPr>
          <w:rFonts w:cs="Times New Roman"/>
          <w:b/>
          <w:bCs/>
        </w:rPr>
      </w:pPr>
    </w:p>
    <w:p w:rsidR="00D544E8" w:rsidRDefault="00D544E8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cs="Times New Roman"/>
        </w:rPr>
      </w:pPr>
      <w:r>
        <w:rPr>
          <w:rFonts w:cs="Times New Roman"/>
          <w:b/>
          <w:bCs/>
        </w:rPr>
        <w:t>le sedute di logopedia</w:t>
      </w:r>
      <w:r>
        <w:rPr>
          <w:rFonts w:cs="Times New Roman"/>
        </w:rPr>
        <w:t>, una a settimana,  distribuite in un arco temporale  a scelta della famiglia dell’utente;</w:t>
      </w:r>
    </w:p>
    <w:p w:rsidR="00D544E8" w:rsidRDefault="00D544E8">
      <w:pPr>
        <w:autoSpaceDE w:val="0"/>
        <w:autoSpaceDN w:val="0"/>
        <w:adjustRightInd w:val="0"/>
        <w:ind w:left="720"/>
        <w:jc w:val="both"/>
        <w:rPr>
          <w:rFonts w:cs="Times New Roman"/>
        </w:rPr>
      </w:pPr>
    </w:p>
    <w:p w:rsidR="00D544E8" w:rsidRDefault="00D544E8">
      <w:pPr>
        <w:autoSpaceDE w:val="0"/>
        <w:autoSpaceDN w:val="0"/>
        <w:adjustRightInd w:val="0"/>
        <w:ind w:left="720"/>
        <w:jc w:val="both"/>
        <w:rPr>
          <w:rFonts w:cs="Times New Roman"/>
        </w:rPr>
      </w:pPr>
    </w:p>
    <w:p w:rsidR="00D544E8" w:rsidRDefault="00D544E8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Operatori impiegati:</w:t>
      </w:r>
    </w:p>
    <w:p w:rsidR="00D544E8" w:rsidRDefault="00D544E8">
      <w:pPr>
        <w:autoSpaceDE w:val="0"/>
        <w:autoSpaceDN w:val="0"/>
        <w:adjustRightInd w:val="0"/>
        <w:jc w:val="both"/>
        <w:rPr>
          <w:rFonts w:cs="Times New Roman"/>
        </w:rPr>
      </w:pPr>
    </w:p>
    <w:p w:rsidR="00D544E8" w:rsidRDefault="00D544E8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714" w:hanging="357"/>
        <w:jc w:val="both"/>
        <w:rPr>
          <w:rFonts w:cs="Times New Roman"/>
        </w:rPr>
      </w:pPr>
      <w:r>
        <w:rPr>
          <w:rFonts w:cs="Times New Roman"/>
        </w:rPr>
        <w:t xml:space="preserve">n. 1 logoterapeuta </w:t>
      </w:r>
    </w:p>
    <w:p w:rsidR="00D544E8" w:rsidRDefault="00D544E8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:rsidR="00D544E8" w:rsidRDefault="00D544E8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:rsidR="00D544E8" w:rsidRDefault="00D544E8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Luogo di svolgimento</w:t>
      </w:r>
    </w:p>
    <w:p w:rsidR="00D544E8" w:rsidRDefault="00D544E8">
      <w:pPr>
        <w:autoSpaceDE w:val="0"/>
        <w:autoSpaceDN w:val="0"/>
        <w:adjustRightInd w:val="0"/>
        <w:jc w:val="both"/>
        <w:rPr>
          <w:rFonts w:cs="Times New Roman"/>
        </w:rPr>
      </w:pPr>
    </w:p>
    <w:p w:rsidR="00D544E8" w:rsidRDefault="00D544E8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cs="Times New Roman"/>
          <w:b/>
          <w:bCs/>
        </w:rPr>
      </w:pPr>
      <w:r>
        <w:rPr>
          <w:rFonts w:cs="Times New Roman"/>
        </w:rPr>
        <w:t xml:space="preserve">Al fine di evitare qualsiasi disagio si preferirà organizzare nel luogo di residenza dell’utente   </w:t>
      </w:r>
      <w:r>
        <w:rPr>
          <w:rFonts w:cs="Times New Roman"/>
          <w:b/>
          <w:bCs/>
        </w:rPr>
        <w:t xml:space="preserve">  </w:t>
      </w:r>
    </w:p>
    <w:p w:rsidR="00D544E8" w:rsidRDefault="00D544E8">
      <w:pPr>
        <w:autoSpaceDE w:val="0"/>
        <w:autoSpaceDN w:val="0"/>
        <w:adjustRightInd w:val="0"/>
        <w:spacing w:line="360" w:lineRule="auto"/>
        <w:ind w:left="720"/>
        <w:jc w:val="both"/>
        <w:rPr>
          <w:rFonts w:cs="Times New Roman"/>
          <w:b/>
          <w:bCs/>
        </w:rPr>
      </w:pPr>
    </w:p>
    <w:p w:rsidR="00D544E8" w:rsidRDefault="00D544E8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Sede operativa della cooperativa </w:t>
      </w:r>
    </w:p>
    <w:p w:rsidR="00D544E8" w:rsidRDefault="00D544E8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</w:rPr>
      </w:pPr>
      <w:r>
        <w:rPr>
          <w:rFonts w:cs="Times New Roman"/>
        </w:rPr>
        <w:t>Piazza Paolo Borsellino - 92020 Palma di Montechiaro</w:t>
      </w:r>
    </w:p>
    <w:p w:rsidR="00D544E8" w:rsidRDefault="00D544E8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:rsidR="00D544E8" w:rsidRDefault="00D544E8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:rsidR="00D544E8" w:rsidRDefault="00D544E8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:rsidR="00D544E8" w:rsidRDefault="00D544E8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</w:rPr>
      </w:pPr>
    </w:p>
    <w:p w:rsidR="00D544E8" w:rsidRDefault="00D544E8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</w:rPr>
      </w:pPr>
    </w:p>
    <w:p w:rsidR="00D544E8" w:rsidRDefault="00D544E8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</w:rPr>
      </w:pPr>
    </w:p>
    <w:p w:rsidR="00D544E8" w:rsidRDefault="00D544E8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</w:rPr>
      </w:pPr>
    </w:p>
    <w:p w:rsidR="00D544E8" w:rsidRDefault="00D544E8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</w:rPr>
      </w:pPr>
    </w:p>
    <w:p w:rsidR="00D544E8" w:rsidRDefault="00D544E8">
      <w:p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  <w:r>
        <w:rPr>
          <w:rFonts w:cs="Times New Roman"/>
          <w:b/>
          <w:bCs/>
        </w:rPr>
        <w:t>Tipologia di attività</w:t>
      </w:r>
      <w:r>
        <w:rPr>
          <w:rFonts w:cs="Times New Roman"/>
        </w:rPr>
        <w:t xml:space="preserve"> (barrare con una X ):</w:t>
      </w:r>
    </w:p>
    <w:p w:rsidR="00D544E8" w:rsidRDefault="00D544E8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  <w:r>
        <w:rPr>
          <w:rFonts w:cs="Times New Roman"/>
        </w:rPr>
        <w:t xml:space="preserve">Ludico- ricreativa </w:t>
      </w:r>
    </w:p>
    <w:p w:rsidR="00D544E8" w:rsidRDefault="00D544E8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  <w:r>
        <w:rPr>
          <w:rFonts w:cs="Times New Roman"/>
        </w:rPr>
        <w:t xml:space="preserve">Formativa- educativa   </w:t>
      </w:r>
    </w:p>
    <w:p w:rsidR="00D544E8" w:rsidRDefault="00D544E8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  <w:r>
        <w:rPr>
          <w:rFonts w:cs="Times New Roman"/>
        </w:rPr>
        <w:t xml:space="preserve">Riabilitativa  </w:t>
      </w:r>
    </w:p>
    <w:p w:rsidR="00D544E8" w:rsidRDefault="00D544E8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Di consulenza specialistica x </w:t>
      </w:r>
    </w:p>
    <w:p w:rsidR="00D544E8" w:rsidRDefault="00D544E8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  <w:r>
        <w:rPr>
          <w:rFonts w:cs="Times New Roman"/>
        </w:rPr>
        <w:t>Altro (specificare) __________________</w:t>
      </w:r>
    </w:p>
    <w:p w:rsidR="00D544E8" w:rsidRDefault="00D544E8">
      <w:pPr>
        <w:autoSpaceDE w:val="0"/>
        <w:autoSpaceDN w:val="0"/>
        <w:adjustRightInd w:val="0"/>
        <w:ind w:left="720"/>
        <w:jc w:val="both"/>
        <w:rPr>
          <w:rFonts w:cs="Times New Roman"/>
        </w:rPr>
      </w:pPr>
    </w:p>
    <w:p w:rsidR="00D544E8" w:rsidRDefault="00D544E8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Descrizione sintetica dell’attività proposta </w:t>
      </w:r>
    </w:p>
    <w:p w:rsidR="00D544E8" w:rsidRDefault="00D544E8">
      <w:pPr>
        <w:autoSpaceDE w:val="0"/>
        <w:autoSpaceDN w:val="0"/>
        <w:adjustRightInd w:val="0"/>
        <w:jc w:val="both"/>
        <w:rPr>
          <w:rFonts w:cs="Times New Roman"/>
        </w:rPr>
      </w:pPr>
    </w:p>
    <w:p w:rsidR="00D544E8" w:rsidRDefault="00D544E8">
      <w:p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  <w:r>
        <w:rPr>
          <w:rFonts w:cs="Times New Roman"/>
        </w:rPr>
        <w:t>La cooperativa sociale “Gulliver”, ponendo in primo piano le esigenze degli utenti e delle rispettive famiglie, ha voluto attenzionare le difficoltà che talvolta emergono  nel contesto relazionale con il SE e gli altri rendendo difficile l’accettazione della “diversità”.  A tal fine propone:</w:t>
      </w:r>
    </w:p>
    <w:p w:rsidR="00D544E8" w:rsidRDefault="00D544E8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psicoterapia all’utente; </w:t>
      </w:r>
    </w:p>
    <w:p w:rsidR="00D544E8" w:rsidRDefault="00D544E8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psicoterapia  alla  famiglia;</w:t>
      </w:r>
    </w:p>
    <w:p w:rsidR="00D544E8" w:rsidRDefault="00D544E8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 pedagogista; </w:t>
      </w:r>
    </w:p>
    <w:p w:rsidR="00D544E8" w:rsidRDefault="00D544E8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Sociologo.</w:t>
      </w:r>
    </w:p>
    <w:p w:rsidR="00D544E8" w:rsidRDefault="00D544E8">
      <w:pPr>
        <w:autoSpaceDE w:val="0"/>
        <w:autoSpaceDN w:val="0"/>
        <w:adjustRightInd w:val="0"/>
        <w:jc w:val="both"/>
        <w:rPr>
          <w:rFonts w:cs="Times New Roman"/>
        </w:rPr>
      </w:pPr>
    </w:p>
    <w:p w:rsidR="00D544E8" w:rsidRDefault="00D544E8">
      <w:pPr>
        <w:autoSpaceDE w:val="0"/>
        <w:autoSpaceDN w:val="0"/>
        <w:adjustRightInd w:val="0"/>
        <w:jc w:val="both"/>
        <w:rPr>
          <w:rFonts w:cs="Times New Roman"/>
        </w:rPr>
      </w:pPr>
    </w:p>
    <w:p w:rsidR="00D544E8" w:rsidRDefault="00D544E8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Tempi di svolgimento:</w:t>
      </w:r>
    </w:p>
    <w:p w:rsidR="00D544E8" w:rsidRDefault="00D544E8">
      <w:pPr>
        <w:autoSpaceDE w:val="0"/>
        <w:autoSpaceDN w:val="0"/>
        <w:adjustRightInd w:val="0"/>
        <w:jc w:val="both"/>
        <w:rPr>
          <w:rFonts w:cs="Times New Roman"/>
        </w:rPr>
      </w:pPr>
    </w:p>
    <w:p w:rsidR="00D544E8" w:rsidRDefault="00D544E8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cs="Times New Roman"/>
        </w:rPr>
      </w:pPr>
      <w:r>
        <w:rPr>
          <w:rFonts w:cs="Times New Roman"/>
          <w:b/>
          <w:bCs/>
        </w:rPr>
        <w:t xml:space="preserve">Psicoterapeuta- 15 incontri per l’utente </w:t>
      </w:r>
      <w:r>
        <w:rPr>
          <w:rFonts w:cs="Times New Roman"/>
        </w:rPr>
        <w:t>gli incontri si stabiliranno di volta in volta, distribuite in un arco temporale  a scelta della famiglia dell’utente;</w:t>
      </w:r>
    </w:p>
    <w:p w:rsidR="00D544E8" w:rsidRDefault="00D544E8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cs="Times New Roman"/>
        </w:rPr>
      </w:pPr>
      <w:r>
        <w:rPr>
          <w:rFonts w:cs="Times New Roman"/>
          <w:b/>
          <w:bCs/>
        </w:rPr>
        <w:t>Psicoterapeuta  12 incontri per gruppi di self help</w:t>
      </w:r>
      <w:r>
        <w:rPr>
          <w:rFonts w:cs="Times New Roman"/>
        </w:rPr>
        <w:t>, gli incontri si stabiliranno di volta in volta, distribuite in un arco temporale  a scelta della famiglia;</w:t>
      </w:r>
    </w:p>
    <w:p w:rsidR="00D544E8" w:rsidRDefault="00D544E8">
      <w:pPr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cs="Times New Roman"/>
        </w:rPr>
      </w:pPr>
      <w:r>
        <w:rPr>
          <w:rFonts w:cs="Times New Roman"/>
          <w:b/>
          <w:bCs/>
        </w:rPr>
        <w:t>Pedagogista 2 ore mensili</w:t>
      </w:r>
      <w:r>
        <w:rPr>
          <w:rFonts w:cs="Times New Roman"/>
        </w:rPr>
        <w:t>;</w:t>
      </w:r>
    </w:p>
    <w:p w:rsidR="00D544E8" w:rsidRDefault="00D544E8">
      <w:pPr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Coordinamento e supervisione del sociologo per tutto il periodo del servizio; </w:t>
      </w:r>
    </w:p>
    <w:p w:rsidR="00D544E8" w:rsidRDefault="00D544E8">
      <w:pPr>
        <w:autoSpaceDE w:val="0"/>
        <w:autoSpaceDN w:val="0"/>
        <w:adjustRightInd w:val="0"/>
        <w:ind w:left="720"/>
        <w:jc w:val="both"/>
        <w:rPr>
          <w:rFonts w:cs="Times New Roman"/>
          <w:b/>
          <w:bCs/>
        </w:rPr>
      </w:pPr>
    </w:p>
    <w:p w:rsidR="00D544E8" w:rsidRDefault="00D544E8">
      <w:pPr>
        <w:autoSpaceDE w:val="0"/>
        <w:autoSpaceDN w:val="0"/>
        <w:adjustRightInd w:val="0"/>
        <w:ind w:left="720"/>
        <w:jc w:val="both"/>
        <w:rPr>
          <w:rFonts w:cs="Times New Roman"/>
          <w:b/>
          <w:bCs/>
        </w:rPr>
      </w:pPr>
    </w:p>
    <w:p w:rsidR="00D544E8" w:rsidRDefault="00D544E8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Operatori impiegati:</w:t>
      </w:r>
    </w:p>
    <w:p w:rsidR="00D544E8" w:rsidRDefault="00D544E8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:rsidR="00D544E8" w:rsidRDefault="00D544E8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>n. 1 psicoterapeuta</w:t>
      </w:r>
    </w:p>
    <w:p w:rsidR="00D544E8" w:rsidRDefault="00D544E8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>n. 1 pedagogista</w:t>
      </w:r>
    </w:p>
    <w:p w:rsidR="00D544E8" w:rsidRDefault="00D544E8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>n. 1 sociologo</w:t>
      </w:r>
    </w:p>
    <w:p w:rsidR="00D544E8" w:rsidRDefault="00D544E8">
      <w:pPr>
        <w:autoSpaceDE w:val="0"/>
        <w:autoSpaceDN w:val="0"/>
        <w:adjustRightInd w:val="0"/>
        <w:ind w:left="720"/>
        <w:jc w:val="both"/>
        <w:rPr>
          <w:rFonts w:cs="Times New Roman"/>
        </w:rPr>
      </w:pPr>
    </w:p>
    <w:p w:rsidR="00D544E8" w:rsidRDefault="00D544E8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:rsidR="00D544E8" w:rsidRDefault="00D544E8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:rsidR="00D544E8" w:rsidRDefault="00D544E8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:rsidR="00D544E8" w:rsidRDefault="00D544E8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:rsidR="00D544E8" w:rsidRDefault="00D544E8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:rsidR="00D544E8" w:rsidRDefault="00D544E8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:rsidR="00D544E8" w:rsidRDefault="00D544E8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Luogo di svolgimento</w:t>
      </w:r>
    </w:p>
    <w:p w:rsidR="00D544E8" w:rsidRDefault="00D544E8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:rsidR="00D544E8" w:rsidRDefault="00D544E8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cs="Times New Roman"/>
          <w:b/>
          <w:bCs/>
        </w:rPr>
      </w:pPr>
      <w:r>
        <w:rPr>
          <w:rFonts w:cs="Times New Roman"/>
        </w:rPr>
        <w:t xml:space="preserve">Al fine di evitare qualsiasi disagio si preferirà organizzare nel luogo di residenza dell’utente   </w:t>
      </w:r>
      <w:r>
        <w:rPr>
          <w:rFonts w:cs="Times New Roman"/>
          <w:b/>
          <w:bCs/>
        </w:rPr>
        <w:t xml:space="preserve">  </w:t>
      </w:r>
    </w:p>
    <w:p w:rsidR="00D544E8" w:rsidRDefault="00D544E8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:rsidR="00D544E8" w:rsidRDefault="00D544E8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:rsidR="00D544E8" w:rsidRDefault="00D544E8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</w:rPr>
      </w:pPr>
    </w:p>
    <w:p w:rsidR="00D544E8" w:rsidRDefault="00D544E8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Sede operativa della cooperativa </w:t>
      </w:r>
    </w:p>
    <w:p w:rsidR="00D544E8" w:rsidRDefault="00D544E8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</w:rPr>
      </w:pPr>
      <w:r>
        <w:rPr>
          <w:rFonts w:cs="Times New Roman"/>
        </w:rPr>
        <w:t>Piazza Paolo Borsellino - 92020 Palma di Montechiaro</w:t>
      </w:r>
    </w:p>
    <w:p w:rsidR="00D544E8" w:rsidRDefault="00D544E8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:rsidR="00D544E8" w:rsidRDefault="00D544E8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:rsidR="00D544E8" w:rsidRDefault="00D544E8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:rsidR="00D544E8" w:rsidRDefault="00D544E8">
      <w:pPr>
        <w:jc w:val="both"/>
        <w:rPr>
          <w:rFonts w:cs="Times New Roman"/>
          <w:b/>
          <w:bCs/>
          <w:color w:val="000000"/>
        </w:rPr>
      </w:pPr>
    </w:p>
    <w:p w:rsidR="00D544E8" w:rsidRDefault="00D544E8">
      <w:pPr>
        <w:rPr>
          <w:rFonts w:cs="Times New Roman"/>
          <w:b/>
          <w:bCs/>
        </w:rPr>
      </w:pPr>
    </w:p>
    <w:p w:rsidR="00D544E8" w:rsidRDefault="00D544E8">
      <w:pPr>
        <w:rPr>
          <w:rFonts w:cs="Times New Roman"/>
          <w:b/>
          <w:bCs/>
        </w:rPr>
      </w:pPr>
      <w:r>
        <w:rPr>
          <w:rFonts w:cs="Times New Roman"/>
          <w:b/>
          <w:bCs/>
        </w:rPr>
        <w:t>Data 22/11/2011</w:t>
      </w:r>
    </w:p>
    <w:p w:rsidR="00D544E8" w:rsidRDefault="00D544E8">
      <w:pPr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                                                                                            Firma del Legale rappresentante</w:t>
      </w:r>
    </w:p>
    <w:p w:rsidR="00D544E8" w:rsidRDefault="00D544E8">
      <w:pPr>
        <w:jc w:val="center"/>
        <w:rPr>
          <w:rFonts w:cs="Times New Roman"/>
          <w:b/>
          <w:bCs/>
        </w:rPr>
      </w:pPr>
    </w:p>
    <w:p w:rsidR="00D544E8" w:rsidRDefault="00D544E8">
      <w:pPr>
        <w:jc w:val="center"/>
        <w:rPr>
          <w:rFonts w:cs="Times New Roman"/>
          <w:b/>
          <w:bCs/>
        </w:rPr>
      </w:pPr>
    </w:p>
    <w:p w:rsidR="00D544E8" w:rsidRDefault="00D544E8">
      <w:pPr>
        <w:jc w:val="center"/>
        <w:rPr>
          <w:rFonts w:cs="Times New Roman"/>
          <w:b/>
          <w:bCs/>
        </w:rPr>
      </w:pPr>
    </w:p>
    <w:p w:rsidR="00D544E8" w:rsidRDefault="00D544E8">
      <w:pPr>
        <w:jc w:val="center"/>
        <w:rPr>
          <w:rFonts w:cs="Times New Roman"/>
          <w:b/>
          <w:bCs/>
        </w:rPr>
      </w:pPr>
    </w:p>
    <w:p w:rsidR="00D544E8" w:rsidRDefault="00D544E8">
      <w:pPr>
        <w:jc w:val="center"/>
        <w:rPr>
          <w:rFonts w:cs="Times New Roman"/>
          <w:b/>
          <w:bCs/>
        </w:rPr>
      </w:pPr>
    </w:p>
    <w:p w:rsidR="00D544E8" w:rsidRDefault="00D544E8">
      <w:pPr>
        <w:jc w:val="center"/>
        <w:rPr>
          <w:rFonts w:cs="Times New Roman"/>
          <w:b/>
          <w:bCs/>
        </w:rPr>
      </w:pPr>
    </w:p>
    <w:p w:rsidR="00D544E8" w:rsidRDefault="00D544E8">
      <w:pPr>
        <w:jc w:val="center"/>
        <w:rPr>
          <w:rFonts w:cs="Times New Roman"/>
          <w:b/>
          <w:bCs/>
        </w:rPr>
      </w:pPr>
    </w:p>
    <w:p w:rsidR="00D544E8" w:rsidRDefault="00D544E8">
      <w:pPr>
        <w:jc w:val="center"/>
        <w:rPr>
          <w:rFonts w:cs="Times New Roman"/>
          <w:b/>
          <w:bCs/>
        </w:rPr>
      </w:pPr>
    </w:p>
    <w:p w:rsidR="00D544E8" w:rsidRDefault="00D544E8">
      <w:pPr>
        <w:jc w:val="center"/>
        <w:rPr>
          <w:rFonts w:cs="Times New Roman"/>
          <w:b/>
          <w:bCs/>
        </w:rPr>
      </w:pPr>
    </w:p>
    <w:p w:rsidR="00D544E8" w:rsidRDefault="00D544E8">
      <w:pPr>
        <w:rPr>
          <w:rFonts w:cs="Times New Roman"/>
        </w:rPr>
      </w:pPr>
    </w:p>
    <w:sectPr w:rsidR="00D544E8" w:rsidSect="00D544E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A185A"/>
    <w:multiLevelType w:val="hybridMultilevel"/>
    <w:tmpl w:val="2C66B182"/>
    <w:lvl w:ilvl="0" w:tplc="61B261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5E15ED9"/>
    <w:multiLevelType w:val="hybridMultilevel"/>
    <w:tmpl w:val="F1F047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E9A79D1"/>
    <w:multiLevelType w:val="hybridMultilevel"/>
    <w:tmpl w:val="381C1BE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>
    <w:nsid w:val="3A3070BC"/>
    <w:multiLevelType w:val="hybridMultilevel"/>
    <w:tmpl w:val="45509D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3C891429"/>
    <w:multiLevelType w:val="hybridMultilevel"/>
    <w:tmpl w:val="B07C19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570353DB"/>
    <w:multiLevelType w:val="hybridMultilevel"/>
    <w:tmpl w:val="CF78EC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60601F98"/>
    <w:multiLevelType w:val="hybridMultilevel"/>
    <w:tmpl w:val="2D2A2A7A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7">
    <w:nsid w:val="77861CE3"/>
    <w:multiLevelType w:val="hybridMultilevel"/>
    <w:tmpl w:val="E710E95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8">
    <w:nsid w:val="7B9D76D9"/>
    <w:multiLevelType w:val="hybridMultilevel"/>
    <w:tmpl w:val="8C340DA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8"/>
  </w:num>
  <w:num w:numId="7">
    <w:abstractNumId w:val="3"/>
  </w:num>
  <w:num w:numId="8">
    <w:abstractNumId w:val="2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283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44E8"/>
    <w:rsid w:val="00D54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widowControl w:val="0"/>
      <w:ind w:firstLine="708"/>
      <w:jc w:val="center"/>
      <w:outlineLvl w:val="2"/>
    </w:pPr>
    <w:rPr>
      <w:b/>
      <w:bCs/>
      <w:color w:val="000000"/>
      <w:sz w:val="28"/>
      <w:szCs w:val="28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rPr>
      <w:rFonts w:ascii="Times New Roman" w:hAnsi="Times New Roman" w:cs="Times New Roman"/>
      <w:b/>
      <w:bCs/>
      <w:color w:val="000000"/>
      <w:sz w:val="28"/>
      <w:szCs w:val="28"/>
      <w:lang w:eastAsia="it-IT"/>
    </w:r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hAnsi="Times New Roman" w:cs="Times New Roman"/>
      <w:sz w:val="24"/>
      <w:szCs w:val="24"/>
      <w:lang w:eastAsia="it-IT"/>
    </w:rPr>
  </w:style>
  <w:style w:type="character" w:styleId="Hyperlink">
    <w:name w:val="Hyperlink"/>
    <w:basedOn w:val="DefaultParagraphFont"/>
    <w:uiPriority w:val="99"/>
    <w:rPr>
      <w:rFonts w:ascii="Times New Roman" w:hAnsi="Times New Roman"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Times New Roman" w:hAnsi="Times New Roman" w:cs="Times New Roman"/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ullivercooperativa@libero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5</Pages>
  <Words>810</Words>
  <Characters>4620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SERVIZIO DI  AIUTO INTEGRATIVO PEDAGOGICO RIEDUCATIVO DOMICILIARE IN FAVORE DI SOGGETTI IN SITUAZIONE DI HANDICAP SENSORIALE D</dc:title>
  <dc:subject/>
  <dc:creator>Pc</dc:creator>
  <cp:keywords/>
  <dc:description/>
  <cp:lastModifiedBy>Nino</cp:lastModifiedBy>
  <cp:revision>2</cp:revision>
  <cp:lastPrinted>2011-11-22T19:24:00Z</cp:lastPrinted>
  <dcterms:created xsi:type="dcterms:W3CDTF">2011-11-28T15:26:00Z</dcterms:created>
  <dcterms:modified xsi:type="dcterms:W3CDTF">2011-11-28T15:26:00Z</dcterms:modified>
</cp:coreProperties>
</file>